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7-30#13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ampus Sandheide: Fliesen und Betonwerkstein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- und Betonwerkstein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